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39B" w:rsidRPr="00D0361C" w:rsidRDefault="009F039B" w:rsidP="0055283A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262</w:t>
      </w:r>
    </w:p>
    <w:p w:rsidR="009F039B" w:rsidRDefault="009F039B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9F039B" w:rsidRDefault="009F039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phases, groups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9F039B" w:rsidRDefault="009F039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9F039B" w:rsidRDefault="009F039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9F039B" w:rsidRDefault="009F039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9F039B" w:rsidRDefault="009F039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F039B" w:rsidRDefault="009F039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F039B" w:rsidRDefault="009F039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F039B" w:rsidRPr="00292291" w:rsidRDefault="009F039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9F039B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9F039B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F039B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9F039B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9F039B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9F039B" w:rsidRPr="00292291" w:rsidRDefault="009F039B" w:rsidP="0055283A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230/400Vac / 32A</w:t>
      </w: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9F039B" w:rsidRPr="00292291" w:rsidRDefault="009F039B" w:rsidP="000D74D8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9F039B" w:rsidRPr="00292291" w:rsidRDefault="009F039B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9F039B" w:rsidRPr="00292291" w:rsidRDefault="009F039B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9F039B" w:rsidRPr="00292291" w:rsidRDefault="009F039B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9F039B" w:rsidRPr="006F32EF" w:rsidRDefault="009F039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F039B" w:rsidRPr="006F32EF" w:rsidRDefault="009F039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9F039B" w:rsidRDefault="009F039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F039B" w:rsidRPr="006F32EF" w:rsidRDefault="009F039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9F039B" w:rsidRDefault="009F039B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9F039B" w:rsidRDefault="009F039B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9F039B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9F039B" w:rsidRDefault="009F039B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9F039B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F039B" w:rsidRPr="00292291" w:rsidRDefault="009F039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9F039B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49D2"/>
    <w:rsid w:val="00094F77"/>
    <w:rsid w:val="000D74D8"/>
    <w:rsid w:val="001D1E50"/>
    <w:rsid w:val="002812AC"/>
    <w:rsid w:val="00292291"/>
    <w:rsid w:val="002C7229"/>
    <w:rsid w:val="00347D8D"/>
    <w:rsid w:val="003915FC"/>
    <w:rsid w:val="003C4B0F"/>
    <w:rsid w:val="003E728E"/>
    <w:rsid w:val="00401D26"/>
    <w:rsid w:val="004B1DA1"/>
    <w:rsid w:val="004D1249"/>
    <w:rsid w:val="00523BE8"/>
    <w:rsid w:val="0055283A"/>
    <w:rsid w:val="005758D7"/>
    <w:rsid w:val="006F32EF"/>
    <w:rsid w:val="00734290"/>
    <w:rsid w:val="007C4842"/>
    <w:rsid w:val="00922C71"/>
    <w:rsid w:val="00930195"/>
    <w:rsid w:val="009F039B"/>
    <w:rsid w:val="009F647D"/>
    <w:rsid w:val="00A77376"/>
    <w:rsid w:val="00CF07EB"/>
    <w:rsid w:val="00D0361C"/>
    <w:rsid w:val="00DB3B21"/>
    <w:rsid w:val="00DF0EA7"/>
    <w:rsid w:val="00E54C5A"/>
    <w:rsid w:val="00EB33EE"/>
    <w:rsid w:val="00EB6089"/>
    <w:rsid w:val="00F46A6D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87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314</Words>
  <Characters>1856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2013-11-26T09:54:00Z</dcterms:created>
  <dcterms:modified xsi:type="dcterms:W3CDTF">2013-11-26T12:37:00Z</dcterms:modified>
</cp:coreProperties>
</file>